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FAB0E" w14:textId="77777777" w:rsidR="002C257E" w:rsidRPr="007A31BF" w:rsidRDefault="002C257E" w:rsidP="002C2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16"/>
          <w:szCs w:val="16"/>
        </w:rPr>
      </w:pPr>
    </w:p>
    <w:p w14:paraId="4AF00644" w14:textId="6DF1F6A5" w:rsidR="00992EC7" w:rsidRPr="006F2C97" w:rsidRDefault="002C257E" w:rsidP="006F2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jc w:val="center"/>
        <w:rPr>
          <w:rFonts w:eastAsia="Calibri"/>
          <w:b/>
          <w:color w:val="CC6600"/>
          <w:sz w:val="27"/>
          <w:szCs w:val="27"/>
          <w:lang w:eastAsia="en-US"/>
        </w:rPr>
      </w:pPr>
      <w:r w:rsidRPr="006F2C97">
        <w:rPr>
          <w:rFonts w:eastAsia="Calibri"/>
          <w:b/>
          <w:color w:val="CC6600"/>
          <w:sz w:val="27"/>
          <w:szCs w:val="27"/>
          <w:lang w:eastAsia="en-US"/>
        </w:rPr>
        <w:t>Anmeldung</w:t>
      </w:r>
      <w:r w:rsidR="005F5CA1" w:rsidRPr="006F2C97">
        <w:rPr>
          <w:rFonts w:eastAsia="Calibri"/>
          <w:b/>
          <w:color w:val="CC6600"/>
          <w:sz w:val="27"/>
          <w:szCs w:val="27"/>
          <w:lang w:eastAsia="en-US"/>
        </w:rPr>
        <w:t xml:space="preserve"> zur </w:t>
      </w:r>
      <w:r w:rsidR="00992EC7" w:rsidRPr="006F2C97">
        <w:rPr>
          <w:rFonts w:eastAsia="Calibri"/>
          <w:b/>
          <w:color w:val="CC6600"/>
          <w:sz w:val="27"/>
          <w:szCs w:val="27"/>
          <w:lang w:eastAsia="en-US"/>
        </w:rPr>
        <w:t>Seminarreihe</w:t>
      </w:r>
      <w:r w:rsidR="005F5CA1" w:rsidRPr="006F2C97">
        <w:rPr>
          <w:rFonts w:eastAsia="Calibri"/>
          <w:b/>
          <w:color w:val="CC6600"/>
          <w:sz w:val="27"/>
          <w:szCs w:val="27"/>
          <w:lang w:eastAsia="en-US"/>
        </w:rPr>
        <w:t xml:space="preserve"> </w:t>
      </w:r>
      <w:r w:rsidR="006F2C97" w:rsidRPr="006F2C97">
        <w:rPr>
          <w:rFonts w:eastAsia="Calibri"/>
          <w:b/>
          <w:color w:val="CC6600"/>
          <w:sz w:val="27"/>
          <w:szCs w:val="27"/>
          <w:lang w:eastAsia="en-US"/>
        </w:rPr>
        <w:t>13.09</w:t>
      </w:r>
    </w:p>
    <w:p w14:paraId="79D23344" w14:textId="7F8297E7" w:rsidR="002C257E" w:rsidRPr="006F2C97" w:rsidRDefault="005F5CA1" w:rsidP="0099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  <w:b/>
          <w:color w:val="CC6600"/>
          <w:sz w:val="27"/>
          <w:szCs w:val="27"/>
          <w:lang w:eastAsia="en-US"/>
        </w:rPr>
      </w:pPr>
      <w:r w:rsidRPr="006F2C97">
        <w:rPr>
          <w:rFonts w:eastAsia="Calibri"/>
          <w:b/>
          <w:color w:val="CC6600"/>
          <w:sz w:val="27"/>
          <w:szCs w:val="27"/>
          <w:lang w:eastAsia="en-US"/>
        </w:rPr>
        <w:t>„</w:t>
      </w:r>
      <w:r w:rsidR="00992EC7" w:rsidRPr="006F2C97">
        <w:rPr>
          <w:rFonts w:eastAsia="Calibri"/>
          <w:b/>
          <w:color w:val="CC6600"/>
          <w:sz w:val="27"/>
          <w:szCs w:val="27"/>
          <w:lang w:eastAsia="en-US"/>
        </w:rPr>
        <w:t xml:space="preserve">Teamorientierte Unterrichtsentwicklung – </w:t>
      </w:r>
      <w:r w:rsidRPr="006F2C97">
        <w:rPr>
          <w:rFonts w:eastAsia="Calibri"/>
          <w:b/>
          <w:color w:val="CC6600"/>
          <w:sz w:val="27"/>
          <w:szCs w:val="27"/>
          <w:lang w:eastAsia="en-US"/>
        </w:rPr>
        <w:t>Kooperatives Lernen“</w:t>
      </w:r>
    </w:p>
    <w:p w14:paraId="4439AA60" w14:textId="6E154FFC" w:rsidR="002C257E" w:rsidRPr="00BF3023" w:rsidRDefault="002C257E" w:rsidP="002C2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39200"/>
          <w:sz w:val="16"/>
          <w:szCs w:val="16"/>
        </w:rPr>
      </w:pPr>
    </w:p>
    <w:p w14:paraId="734A0754" w14:textId="77777777" w:rsidR="002C257E" w:rsidRPr="002347E0" w:rsidRDefault="002C257E" w:rsidP="002C257E"/>
    <w:p w14:paraId="7A081547" w14:textId="77777777" w:rsidR="002C257E" w:rsidRDefault="002C257E" w:rsidP="002C257E"/>
    <w:p w14:paraId="6719B32B" w14:textId="77777777" w:rsidR="006F2C97" w:rsidRDefault="006F2C97" w:rsidP="002C257E">
      <w:pPr>
        <w:rPr>
          <w:sz w:val="22"/>
          <w:szCs w:val="22"/>
        </w:rPr>
      </w:pPr>
    </w:p>
    <w:p w14:paraId="23253710" w14:textId="22B7252B" w:rsidR="002C257E" w:rsidRPr="006F2C97" w:rsidRDefault="002C257E" w:rsidP="002C257E">
      <w:pPr>
        <w:rPr>
          <w:sz w:val="22"/>
          <w:szCs w:val="22"/>
        </w:rPr>
      </w:pPr>
      <w:r w:rsidRPr="006F2C97">
        <w:rPr>
          <w:sz w:val="22"/>
          <w:szCs w:val="22"/>
        </w:rPr>
        <w:t>Die Schuldirektion ____________________________________</w:t>
      </w:r>
      <w:r w:rsidR="006F2C97">
        <w:rPr>
          <w:sz w:val="22"/>
          <w:szCs w:val="22"/>
        </w:rPr>
        <w:t>____________</w:t>
      </w:r>
      <w:r w:rsidRPr="006F2C97">
        <w:rPr>
          <w:sz w:val="22"/>
          <w:szCs w:val="22"/>
        </w:rPr>
        <w:t>___________</w:t>
      </w:r>
    </w:p>
    <w:p w14:paraId="65BE1470" w14:textId="77777777" w:rsidR="002C257E" w:rsidRPr="006F2C97" w:rsidRDefault="002C257E" w:rsidP="002C257E">
      <w:pPr>
        <w:rPr>
          <w:sz w:val="16"/>
          <w:szCs w:val="16"/>
        </w:rPr>
      </w:pPr>
    </w:p>
    <w:p w14:paraId="4822EC4C" w14:textId="491B5914" w:rsidR="002C257E" w:rsidRPr="006F2C97" w:rsidRDefault="002C257E" w:rsidP="002C257E">
      <w:pPr>
        <w:rPr>
          <w:sz w:val="22"/>
          <w:szCs w:val="22"/>
        </w:rPr>
      </w:pPr>
      <w:r w:rsidRPr="006F2C97">
        <w:rPr>
          <w:sz w:val="22"/>
          <w:szCs w:val="22"/>
        </w:rPr>
        <w:t xml:space="preserve">meldet </w:t>
      </w:r>
      <w:r w:rsidR="005F5CA1" w:rsidRPr="006F2C97">
        <w:rPr>
          <w:sz w:val="22"/>
          <w:szCs w:val="22"/>
        </w:rPr>
        <w:t xml:space="preserve">folgende Unterrichtsteams/Lehrpersonen </w:t>
      </w:r>
      <w:r w:rsidRPr="006F2C97">
        <w:rPr>
          <w:sz w:val="22"/>
          <w:szCs w:val="22"/>
        </w:rPr>
        <w:t>zu</w:t>
      </w:r>
      <w:r w:rsidR="005F5CA1" w:rsidRPr="006F2C97">
        <w:rPr>
          <w:sz w:val="22"/>
          <w:szCs w:val="22"/>
        </w:rPr>
        <w:t>r</w:t>
      </w:r>
      <w:r w:rsidRPr="006F2C97">
        <w:rPr>
          <w:sz w:val="22"/>
          <w:szCs w:val="22"/>
        </w:rPr>
        <w:t xml:space="preserve"> </w:t>
      </w:r>
      <w:r w:rsidR="00497C71" w:rsidRPr="006F2C97">
        <w:rPr>
          <w:sz w:val="22"/>
          <w:szCs w:val="22"/>
        </w:rPr>
        <w:t>Seminarreihe</w:t>
      </w:r>
      <w:r w:rsidRPr="006F2C97">
        <w:rPr>
          <w:sz w:val="22"/>
          <w:szCs w:val="22"/>
        </w:rPr>
        <w:t xml:space="preserve"> an</w:t>
      </w:r>
      <w:r w:rsidR="006F2C97">
        <w:rPr>
          <w:sz w:val="22"/>
          <w:szCs w:val="22"/>
        </w:rPr>
        <w:t>:</w:t>
      </w:r>
    </w:p>
    <w:p w14:paraId="7ECFF0C1" w14:textId="77777777" w:rsidR="002C257E" w:rsidRDefault="002C257E" w:rsidP="002C257E"/>
    <w:p w14:paraId="562E5400" w14:textId="77777777" w:rsidR="002C257E" w:rsidRDefault="002C257E" w:rsidP="002C257E">
      <w:pPr>
        <w:rPr>
          <w:rFonts w:cs="Arial"/>
        </w:rPr>
      </w:pPr>
    </w:p>
    <w:p w14:paraId="4A595B11" w14:textId="012AB26B" w:rsidR="002C257E" w:rsidRPr="006F2C97" w:rsidRDefault="002C257E" w:rsidP="006F2C97">
      <w:pPr>
        <w:spacing w:after="40"/>
        <w:rPr>
          <w:rFonts w:cs="Arial"/>
          <w:sz w:val="22"/>
          <w:szCs w:val="22"/>
        </w:rPr>
      </w:pPr>
      <w:r w:rsidRPr="006F2C97">
        <w:rPr>
          <w:rFonts w:cs="Arial"/>
          <w:b/>
          <w:sz w:val="22"/>
          <w:szCs w:val="22"/>
        </w:rPr>
        <w:t>Team 1:</w:t>
      </w:r>
      <w:r w:rsidR="006F2C97" w:rsidRPr="006F2C97">
        <w:rPr>
          <w:rFonts w:cs="Arial"/>
          <w:sz w:val="22"/>
          <w:szCs w:val="22"/>
        </w:rPr>
        <w:t xml:space="preserve"> </w:t>
      </w:r>
      <w:r w:rsidRPr="006F2C97">
        <w:rPr>
          <w:rFonts w:cs="Arial"/>
          <w:sz w:val="22"/>
          <w:szCs w:val="22"/>
        </w:rPr>
        <w:t>_______________________</w:t>
      </w:r>
      <w:r w:rsidR="006F2C97">
        <w:rPr>
          <w:rFonts w:cs="Arial"/>
          <w:sz w:val="22"/>
          <w:szCs w:val="22"/>
        </w:rPr>
        <w:t>_________________________</w:t>
      </w:r>
      <w:r w:rsidRPr="006F2C97">
        <w:rPr>
          <w:rFonts w:cs="Arial"/>
          <w:sz w:val="22"/>
          <w:szCs w:val="22"/>
        </w:rPr>
        <w:t xml:space="preserve">__________________ </w:t>
      </w:r>
    </w:p>
    <w:p w14:paraId="61077790" w14:textId="48093D35" w:rsidR="002C257E" w:rsidRPr="005E5B81" w:rsidRDefault="006F2C97" w:rsidP="002C257E">
      <w:pPr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           </w:t>
      </w:r>
      <w:r w:rsidR="002C257E" w:rsidRPr="005E5B81">
        <w:rPr>
          <w:rFonts w:cs="Arial"/>
          <w:i/>
          <w:sz w:val="20"/>
          <w:szCs w:val="20"/>
        </w:rPr>
        <w:t>(Team nennen, z.B. Fachgruppe Deutsch, Klassenrat 2B, Schulstelle XY…)</w:t>
      </w:r>
    </w:p>
    <w:p w14:paraId="34EA9A8B" w14:textId="77777777" w:rsidR="006F2C97" w:rsidRDefault="006F2C97" w:rsidP="002C257E">
      <w:pPr>
        <w:rPr>
          <w:rFonts w:cs="Arial"/>
          <w:sz w:val="22"/>
          <w:szCs w:val="22"/>
        </w:rPr>
      </w:pPr>
    </w:p>
    <w:p w14:paraId="7682A7BA" w14:textId="1D96954E" w:rsidR="002C257E" w:rsidRPr="006F2C97" w:rsidRDefault="002C257E" w:rsidP="006F2C97">
      <w:pPr>
        <w:spacing w:after="40"/>
        <w:rPr>
          <w:rFonts w:cs="Arial"/>
          <w:sz w:val="22"/>
          <w:szCs w:val="22"/>
        </w:rPr>
      </w:pPr>
      <w:r w:rsidRPr="006F2C97">
        <w:rPr>
          <w:rFonts w:cs="Arial"/>
          <w:sz w:val="22"/>
          <w:szCs w:val="22"/>
        </w:rPr>
        <w:t>Namen der Lehrpersonen:</w:t>
      </w: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8956"/>
      </w:tblGrid>
      <w:tr w:rsidR="002C257E" w:rsidRPr="006F2C97" w14:paraId="3B5EED61" w14:textId="77777777" w:rsidTr="006F2C97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14:paraId="0D69714D" w14:textId="77777777" w:rsidR="002C257E" w:rsidRPr="006F2C97" w:rsidRDefault="002C257E" w:rsidP="006F2C97">
            <w:pPr>
              <w:spacing w:before="40"/>
              <w:jc w:val="center"/>
              <w:rPr>
                <w:rFonts w:cs="Arial"/>
                <w:sz w:val="20"/>
                <w:szCs w:val="20"/>
              </w:rPr>
            </w:pPr>
            <w:r w:rsidRPr="006F2C9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8956" w:type="dxa"/>
            <w:shd w:val="clear" w:color="auto" w:fill="auto"/>
            <w:vAlign w:val="center"/>
          </w:tcPr>
          <w:p w14:paraId="212C4BA6" w14:textId="77777777" w:rsidR="002C257E" w:rsidRPr="006F2C97" w:rsidRDefault="002C257E" w:rsidP="006F2C97">
            <w:pPr>
              <w:spacing w:before="40"/>
              <w:rPr>
                <w:rFonts w:cs="Arial"/>
                <w:sz w:val="22"/>
                <w:szCs w:val="22"/>
              </w:rPr>
            </w:pPr>
          </w:p>
        </w:tc>
      </w:tr>
      <w:tr w:rsidR="002C257E" w:rsidRPr="006F2C97" w14:paraId="415ED17D" w14:textId="77777777" w:rsidTr="006F2C97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14:paraId="43C5866B" w14:textId="77777777" w:rsidR="002C257E" w:rsidRPr="006F2C97" w:rsidRDefault="002C257E" w:rsidP="006F2C97">
            <w:pPr>
              <w:spacing w:before="40"/>
              <w:jc w:val="center"/>
              <w:rPr>
                <w:rFonts w:cs="Arial"/>
                <w:sz w:val="20"/>
                <w:szCs w:val="20"/>
              </w:rPr>
            </w:pPr>
            <w:r w:rsidRPr="006F2C97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8956" w:type="dxa"/>
            <w:shd w:val="clear" w:color="auto" w:fill="auto"/>
            <w:vAlign w:val="center"/>
          </w:tcPr>
          <w:p w14:paraId="0BC28B18" w14:textId="77777777" w:rsidR="002C257E" w:rsidRPr="006F2C97" w:rsidRDefault="002C257E" w:rsidP="006F2C97">
            <w:pPr>
              <w:spacing w:before="40"/>
              <w:rPr>
                <w:rFonts w:cs="Arial"/>
                <w:sz w:val="22"/>
                <w:szCs w:val="22"/>
              </w:rPr>
            </w:pPr>
          </w:p>
        </w:tc>
      </w:tr>
      <w:tr w:rsidR="002C257E" w:rsidRPr="006F2C97" w14:paraId="130694B0" w14:textId="77777777" w:rsidTr="006F2C97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14:paraId="6D9783F8" w14:textId="77777777" w:rsidR="002C257E" w:rsidRPr="006F2C97" w:rsidRDefault="002C257E" w:rsidP="006F2C97">
            <w:pPr>
              <w:spacing w:before="40"/>
              <w:jc w:val="center"/>
              <w:rPr>
                <w:rFonts w:cs="Arial"/>
                <w:sz w:val="20"/>
                <w:szCs w:val="20"/>
              </w:rPr>
            </w:pPr>
            <w:r w:rsidRPr="006F2C97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956" w:type="dxa"/>
            <w:shd w:val="clear" w:color="auto" w:fill="auto"/>
            <w:vAlign w:val="center"/>
          </w:tcPr>
          <w:p w14:paraId="68AEBFF2" w14:textId="77777777" w:rsidR="002C257E" w:rsidRPr="006F2C97" w:rsidRDefault="002C257E" w:rsidP="006F2C97">
            <w:pPr>
              <w:spacing w:before="40"/>
              <w:rPr>
                <w:rFonts w:cs="Arial"/>
                <w:sz w:val="22"/>
                <w:szCs w:val="22"/>
              </w:rPr>
            </w:pPr>
          </w:p>
        </w:tc>
      </w:tr>
      <w:tr w:rsidR="002C257E" w:rsidRPr="006F2C97" w14:paraId="6242DD61" w14:textId="77777777" w:rsidTr="006F2C97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14:paraId="7E82DB62" w14:textId="77777777" w:rsidR="002C257E" w:rsidRPr="006F2C97" w:rsidRDefault="002C257E" w:rsidP="006F2C97">
            <w:pPr>
              <w:spacing w:before="40"/>
              <w:jc w:val="center"/>
              <w:rPr>
                <w:rFonts w:cs="Arial"/>
                <w:sz w:val="20"/>
                <w:szCs w:val="20"/>
              </w:rPr>
            </w:pPr>
            <w:bookmarkStart w:id="0" w:name="_GoBack"/>
            <w:r w:rsidRPr="006F2C97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8956" w:type="dxa"/>
            <w:shd w:val="clear" w:color="auto" w:fill="auto"/>
            <w:vAlign w:val="center"/>
          </w:tcPr>
          <w:p w14:paraId="7D272852" w14:textId="77777777" w:rsidR="002C257E" w:rsidRPr="006F2C97" w:rsidRDefault="002C257E" w:rsidP="006F2C97">
            <w:pPr>
              <w:spacing w:before="40"/>
              <w:rPr>
                <w:rFonts w:cs="Arial"/>
                <w:sz w:val="22"/>
                <w:szCs w:val="22"/>
              </w:rPr>
            </w:pPr>
          </w:p>
        </w:tc>
      </w:tr>
      <w:bookmarkEnd w:id="0"/>
      <w:tr w:rsidR="002C257E" w:rsidRPr="006F2C97" w14:paraId="5579CE45" w14:textId="77777777" w:rsidTr="006F2C97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14:paraId="3A33BB5D" w14:textId="77777777" w:rsidR="002C257E" w:rsidRPr="006F2C97" w:rsidRDefault="002C257E" w:rsidP="006F2C97">
            <w:pPr>
              <w:spacing w:before="40"/>
              <w:jc w:val="center"/>
              <w:rPr>
                <w:rFonts w:cs="Arial"/>
                <w:sz w:val="20"/>
                <w:szCs w:val="20"/>
              </w:rPr>
            </w:pPr>
            <w:r w:rsidRPr="006F2C97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956" w:type="dxa"/>
            <w:shd w:val="clear" w:color="auto" w:fill="auto"/>
            <w:vAlign w:val="center"/>
          </w:tcPr>
          <w:p w14:paraId="6DA7B28D" w14:textId="77777777" w:rsidR="002C257E" w:rsidRPr="006F2C97" w:rsidRDefault="002C257E" w:rsidP="006F2C97">
            <w:pPr>
              <w:spacing w:before="40"/>
              <w:rPr>
                <w:rFonts w:cs="Arial"/>
                <w:sz w:val="22"/>
                <w:szCs w:val="22"/>
              </w:rPr>
            </w:pPr>
          </w:p>
        </w:tc>
      </w:tr>
      <w:tr w:rsidR="002C257E" w:rsidRPr="006F2C97" w14:paraId="5AECAE53" w14:textId="77777777" w:rsidTr="006F2C97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14:paraId="3CEB216E" w14:textId="77777777" w:rsidR="002C257E" w:rsidRPr="006F2C97" w:rsidRDefault="002C257E" w:rsidP="006F2C97">
            <w:pPr>
              <w:spacing w:before="40"/>
              <w:jc w:val="center"/>
              <w:rPr>
                <w:rFonts w:cs="Arial"/>
                <w:sz w:val="20"/>
                <w:szCs w:val="20"/>
              </w:rPr>
            </w:pPr>
            <w:r w:rsidRPr="006F2C97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8956" w:type="dxa"/>
            <w:shd w:val="clear" w:color="auto" w:fill="auto"/>
            <w:vAlign w:val="center"/>
          </w:tcPr>
          <w:p w14:paraId="236E562C" w14:textId="77777777" w:rsidR="002C257E" w:rsidRPr="006F2C97" w:rsidRDefault="002C257E" w:rsidP="006F2C97">
            <w:pPr>
              <w:spacing w:before="40"/>
              <w:rPr>
                <w:rFonts w:cs="Arial"/>
                <w:sz w:val="22"/>
                <w:szCs w:val="22"/>
              </w:rPr>
            </w:pPr>
          </w:p>
        </w:tc>
      </w:tr>
    </w:tbl>
    <w:p w14:paraId="44E885E9" w14:textId="77777777" w:rsidR="002C257E" w:rsidRDefault="002C257E" w:rsidP="002C257E">
      <w:pPr>
        <w:rPr>
          <w:rFonts w:cs="Arial"/>
        </w:rPr>
      </w:pPr>
    </w:p>
    <w:p w14:paraId="6EFEB8F1" w14:textId="77777777" w:rsidR="006F2C97" w:rsidRDefault="006F2C97" w:rsidP="006F2C97">
      <w:pPr>
        <w:spacing w:after="40"/>
        <w:rPr>
          <w:rFonts w:cs="Arial"/>
          <w:sz w:val="22"/>
          <w:szCs w:val="22"/>
        </w:rPr>
      </w:pPr>
    </w:p>
    <w:p w14:paraId="27661ABB" w14:textId="5D4A2999" w:rsidR="002C257E" w:rsidRPr="006F2C97" w:rsidRDefault="002C257E" w:rsidP="006F2C97">
      <w:pPr>
        <w:spacing w:after="40"/>
        <w:rPr>
          <w:rFonts w:cs="Arial"/>
          <w:sz w:val="22"/>
          <w:szCs w:val="22"/>
        </w:rPr>
      </w:pPr>
      <w:r w:rsidRPr="006F2C97">
        <w:rPr>
          <w:rFonts w:cs="Arial"/>
          <w:b/>
          <w:sz w:val="22"/>
          <w:szCs w:val="22"/>
        </w:rPr>
        <w:t>Team 2</w:t>
      </w:r>
      <w:r w:rsidRPr="006F2C97">
        <w:rPr>
          <w:rFonts w:cs="Arial"/>
          <w:sz w:val="22"/>
          <w:szCs w:val="22"/>
        </w:rPr>
        <w:t>:</w:t>
      </w:r>
      <w:r w:rsidR="006F2C97" w:rsidRPr="006F2C97">
        <w:rPr>
          <w:rFonts w:cs="Arial"/>
          <w:sz w:val="22"/>
          <w:szCs w:val="22"/>
        </w:rPr>
        <w:t xml:space="preserve"> </w:t>
      </w:r>
      <w:r w:rsidRPr="006F2C97">
        <w:rPr>
          <w:rFonts w:cs="Arial"/>
          <w:sz w:val="22"/>
          <w:szCs w:val="22"/>
        </w:rPr>
        <w:t>______________</w:t>
      </w:r>
      <w:r w:rsidR="006F2C97">
        <w:rPr>
          <w:rFonts w:cs="Arial"/>
          <w:sz w:val="22"/>
          <w:szCs w:val="22"/>
        </w:rPr>
        <w:t>_________________________</w:t>
      </w:r>
      <w:r w:rsidRPr="006F2C97">
        <w:rPr>
          <w:rFonts w:cs="Arial"/>
          <w:sz w:val="22"/>
          <w:szCs w:val="22"/>
        </w:rPr>
        <w:t xml:space="preserve">___________________________ </w:t>
      </w:r>
    </w:p>
    <w:p w14:paraId="131C3EAB" w14:textId="31E45F9C" w:rsidR="002C257E" w:rsidRPr="005E5B81" w:rsidRDefault="006F2C97" w:rsidP="002C257E">
      <w:pPr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           </w:t>
      </w:r>
      <w:r w:rsidR="002C257E" w:rsidRPr="005E5B81">
        <w:rPr>
          <w:rFonts w:cs="Arial"/>
          <w:i/>
          <w:sz w:val="20"/>
          <w:szCs w:val="20"/>
        </w:rPr>
        <w:t>(Team nennen, z.B. Fachgruppe Deutsch, Klassenrat 2B, Schulstelle XY…)</w:t>
      </w:r>
    </w:p>
    <w:p w14:paraId="233EBF13" w14:textId="77777777" w:rsidR="006F2C97" w:rsidRDefault="006F2C97" w:rsidP="002C257E">
      <w:pPr>
        <w:rPr>
          <w:rFonts w:cs="Arial"/>
          <w:sz w:val="22"/>
          <w:szCs w:val="22"/>
        </w:rPr>
      </w:pPr>
    </w:p>
    <w:p w14:paraId="3D9CEB95" w14:textId="51B18B6D" w:rsidR="002C257E" w:rsidRPr="006F2C97" w:rsidRDefault="002C257E" w:rsidP="006F2C97">
      <w:pPr>
        <w:spacing w:after="40"/>
        <w:rPr>
          <w:rFonts w:cs="Arial"/>
          <w:sz w:val="22"/>
          <w:szCs w:val="22"/>
        </w:rPr>
      </w:pPr>
      <w:r w:rsidRPr="006F2C97">
        <w:rPr>
          <w:rFonts w:cs="Arial"/>
          <w:sz w:val="22"/>
          <w:szCs w:val="22"/>
        </w:rPr>
        <w:t>Namen der Lehrpersonen:</w:t>
      </w: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8956"/>
      </w:tblGrid>
      <w:tr w:rsidR="002C257E" w:rsidRPr="006F2C97" w14:paraId="30E33441" w14:textId="77777777" w:rsidTr="006F2C97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14:paraId="48067537" w14:textId="77777777" w:rsidR="002C257E" w:rsidRPr="006F2C97" w:rsidRDefault="002C257E" w:rsidP="006F2C97">
            <w:pPr>
              <w:spacing w:before="40"/>
              <w:jc w:val="center"/>
              <w:rPr>
                <w:rFonts w:cs="Arial"/>
                <w:sz w:val="20"/>
                <w:szCs w:val="20"/>
              </w:rPr>
            </w:pPr>
            <w:r w:rsidRPr="006F2C9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8956" w:type="dxa"/>
            <w:shd w:val="clear" w:color="auto" w:fill="auto"/>
            <w:vAlign w:val="center"/>
          </w:tcPr>
          <w:p w14:paraId="3ACBA0C3" w14:textId="77777777" w:rsidR="002C257E" w:rsidRPr="006F2C97" w:rsidRDefault="002C257E" w:rsidP="006F2C97">
            <w:pPr>
              <w:spacing w:before="40"/>
              <w:rPr>
                <w:rFonts w:cs="Arial"/>
                <w:sz w:val="22"/>
                <w:szCs w:val="22"/>
              </w:rPr>
            </w:pPr>
          </w:p>
        </w:tc>
      </w:tr>
      <w:tr w:rsidR="002C257E" w:rsidRPr="006F2C97" w14:paraId="7CE1BD41" w14:textId="77777777" w:rsidTr="006F2C97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14:paraId="17586C2B" w14:textId="77777777" w:rsidR="002C257E" w:rsidRPr="006F2C97" w:rsidRDefault="002C257E" w:rsidP="006F2C97">
            <w:pPr>
              <w:spacing w:before="40"/>
              <w:jc w:val="center"/>
              <w:rPr>
                <w:rFonts w:cs="Arial"/>
                <w:sz w:val="20"/>
                <w:szCs w:val="20"/>
              </w:rPr>
            </w:pPr>
            <w:r w:rsidRPr="006F2C97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8956" w:type="dxa"/>
            <w:shd w:val="clear" w:color="auto" w:fill="auto"/>
            <w:vAlign w:val="center"/>
          </w:tcPr>
          <w:p w14:paraId="363A7D32" w14:textId="77777777" w:rsidR="002C257E" w:rsidRPr="006F2C97" w:rsidRDefault="002C257E" w:rsidP="006F2C97">
            <w:pPr>
              <w:spacing w:before="40"/>
              <w:rPr>
                <w:rFonts w:cs="Arial"/>
                <w:sz w:val="22"/>
                <w:szCs w:val="22"/>
              </w:rPr>
            </w:pPr>
          </w:p>
        </w:tc>
      </w:tr>
      <w:tr w:rsidR="002C257E" w:rsidRPr="006F2C97" w14:paraId="204A1E8F" w14:textId="77777777" w:rsidTr="006F2C97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14:paraId="7B265B80" w14:textId="77777777" w:rsidR="002C257E" w:rsidRPr="006F2C97" w:rsidRDefault="002C257E" w:rsidP="006F2C97">
            <w:pPr>
              <w:spacing w:before="40"/>
              <w:jc w:val="center"/>
              <w:rPr>
                <w:rFonts w:cs="Arial"/>
                <w:sz w:val="20"/>
                <w:szCs w:val="20"/>
              </w:rPr>
            </w:pPr>
            <w:r w:rsidRPr="006F2C97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956" w:type="dxa"/>
            <w:shd w:val="clear" w:color="auto" w:fill="auto"/>
            <w:vAlign w:val="center"/>
          </w:tcPr>
          <w:p w14:paraId="09912521" w14:textId="77777777" w:rsidR="002C257E" w:rsidRPr="006F2C97" w:rsidRDefault="002C257E" w:rsidP="006F2C97">
            <w:pPr>
              <w:spacing w:before="40"/>
              <w:rPr>
                <w:rFonts w:cs="Arial"/>
                <w:sz w:val="22"/>
                <w:szCs w:val="22"/>
              </w:rPr>
            </w:pPr>
          </w:p>
        </w:tc>
      </w:tr>
      <w:tr w:rsidR="002C257E" w:rsidRPr="006F2C97" w14:paraId="557379D2" w14:textId="77777777" w:rsidTr="006F2C97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14:paraId="568316EF" w14:textId="77777777" w:rsidR="002C257E" w:rsidRPr="006F2C97" w:rsidRDefault="002C257E" w:rsidP="006F2C97">
            <w:pPr>
              <w:spacing w:before="40"/>
              <w:jc w:val="center"/>
              <w:rPr>
                <w:rFonts w:cs="Arial"/>
                <w:sz w:val="20"/>
                <w:szCs w:val="20"/>
              </w:rPr>
            </w:pPr>
            <w:r w:rsidRPr="006F2C97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8956" w:type="dxa"/>
            <w:shd w:val="clear" w:color="auto" w:fill="auto"/>
            <w:vAlign w:val="center"/>
          </w:tcPr>
          <w:p w14:paraId="7E13B77F" w14:textId="77777777" w:rsidR="002C257E" w:rsidRPr="006F2C97" w:rsidRDefault="002C257E" w:rsidP="006F2C97">
            <w:pPr>
              <w:spacing w:before="40"/>
              <w:rPr>
                <w:rFonts w:cs="Arial"/>
                <w:sz w:val="22"/>
                <w:szCs w:val="22"/>
              </w:rPr>
            </w:pPr>
          </w:p>
        </w:tc>
      </w:tr>
      <w:tr w:rsidR="002C257E" w:rsidRPr="006F2C97" w14:paraId="71E3FA8C" w14:textId="77777777" w:rsidTr="006F2C97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14:paraId="4A1562B4" w14:textId="77777777" w:rsidR="002C257E" w:rsidRPr="006F2C97" w:rsidRDefault="002C257E" w:rsidP="006F2C97">
            <w:pPr>
              <w:spacing w:before="40"/>
              <w:jc w:val="center"/>
              <w:rPr>
                <w:rFonts w:cs="Arial"/>
                <w:sz w:val="20"/>
                <w:szCs w:val="20"/>
              </w:rPr>
            </w:pPr>
            <w:r w:rsidRPr="006F2C97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956" w:type="dxa"/>
            <w:shd w:val="clear" w:color="auto" w:fill="auto"/>
            <w:vAlign w:val="center"/>
          </w:tcPr>
          <w:p w14:paraId="31785F12" w14:textId="77777777" w:rsidR="002C257E" w:rsidRPr="006F2C97" w:rsidRDefault="002C257E" w:rsidP="006F2C97">
            <w:pPr>
              <w:spacing w:before="40"/>
              <w:rPr>
                <w:rFonts w:cs="Arial"/>
                <w:sz w:val="22"/>
                <w:szCs w:val="22"/>
              </w:rPr>
            </w:pPr>
          </w:p>
        </w:tc>
      </w:tr>
      <w:tr w:rsidR="002C257E" w:rsidRPr="006F2C97" w14:paraId="5FB93820" w14:textId="77777777" w:rsidTr="006F2C97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14:paraId="520FB1DD" w14:textId="77777777" w:rsidR="002C257E" w:rsidRPr="006F2C97" w:rsidRDefault="002C257E" w:rsidP="006F2C97">
            <w:pPr>
              <w:spacing w:before="40"/>
              <w:jc w:val="center"/>
              <w:rPr>
                <w:rFonts w:cs="Arial"/>
                <w:sz w:val="20"/>
                <w:szCs w:val="20"/>
              </w:rPr>
            </w:pPr>
            <w:r w:rsidRPr="006F2C97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8956" w:type="dxa"/>
            <w:shd w:val="clear" w:color="auto" w:fill="auto"/>
            <w:vAlign w:val="center"/>
          </w:tcPr>
          <w:p w14:paraId="3F273F6E" w14:textId="77777777" w:rsidR="002C257E" w:rsidRPr="006F2C97" w:rsidRDefault="002C257E" w:rsidP="006F2C97">
            <w:pPr>
              <w:spacing w:before="40"/>
              <w:rPr>
                <w:rFonts w:cs="Arial"/>
                <w:sz w:val="22"/>
                <w:szCs w:val="22"/>
              </w:rPr>
            </w:pPr>
          </w:p>
        </w:tc>
      </w:tr>
    </w:tbl>
    <w:p w14:paraId="2835A87A" w14:textId="77777777" w:rsidR="00992EC7" w:rsidRDefault="00992EC7" w:rsidP="002C257E">
      <w:pPr>
        <w:rPr>
          <w:rFonts w:cs="Arial"/>
          <w:i/>
          <w:sz w:val="20"/>
          <w:szCs w:val="20"/>
        </w:rPr>
      </w:pPr>
    </w:p>
    <w:p w14:paraId="5FAB034F" w14:textId="64E7B5C8" w:rsidR="002C257E" w:rsidRPr="00D75670" w:rsidRDefault="002C257E" w:rsidP="002C257E">
      <w:pPr>
        <w:rPr>
          <w:rFonts w:cs="Arial"/>
          <w:i/>
          <w:sz w:val="20"/>
          <w:szCs w:val="20"/>
        </w:rPr>
      </w:pPr>
      <w:r w:rsidRPr="00D75670">
        <w:rPr>
          <w:rFonts w:cs="Arial"/>
          <w:i/>
          <w:sz w:val="20"/>
          <w:szCs w:val="20"/>
        </w:rPr>
        <w:t>Es können auch mehr als 2 Teams an der Kursfolge teilnehmen.</w:t>
      </w:r>
    </w:p>
    <w:p w14:paraId="3EAAC5D1" w14:textId="77777777" w:rsidR="002C257E" w:rsidRDefault="002C257E" w:rsidP="002C257E"/>
    <w:p w14:paraId="3873ADC8" w14:textId="2574BDAF" w:rsidR="002C257E" w:rsidRDefault="002C257E" w:rsidP="002C257E">
      <w:pPr>
        <w:rPr>
          <w:rFonts w:cs="Arial"/>
        </w:rPr>
      </w:pPr>
    </w:p>
    <w:p w14:paraId="48DE96BD" w14:textId="77777777" w:rsidR="002C257E" w:rsidRDefault="002C257E" w:rsidP="002C257E">
      <w:pPr>
        <w:rPr>
          <w:rFonts w:cs="Arial"/>
        </w:rPr>
      </w:pPr>
    </w:p>
    <w:p w14:paraId="1E49BCA2" w14:textId="77777777" w:rsidR="002C257E" w:rsidRPr="006F2C97" w:rsidRDefault="002C257E" w:rsidP="002C257E">
      <w:pPr>
        <w:rPr>
          <w:rFonts w:cs="Arial"/>
          <w:sz w:val="22"/>
          <w:szCs w:val="22"/>
        </w:rPr>
      </w:pPr>
      <w:r w:rsidRPr="006F2C97">
        <w:rPr>
          <w:rFonts w:cs="Arial"/>
          <w:sz w:val="22"/>
          <w:szCs w:val="22"/>
        </w:rPr>
        <w:t>Datum und Unterschrift der Direktorin/des Direktors:</w:t>
      </w:r>
    </w:p>
    <w:p w14:paraId="0DD662E1" w14:textId="17C27E2D" w:rsidR="00E712A0" w:rsidRDefault="00E712A0" w:rsidP="002C257E">
      <w:pPr>
        <w:rPr>
          <w:rFonts w:cs="Arial"/>
        </w:rPr>
      </w:pPr>
    </w:p>
    <w:p w14:paraId="1B6F3D85" w14:textId="77777777" w:rsidR="006F2C97" w:rsidRDefault="006F2C97" w:rsidP="002C257E">
      <w:pPr>
        <w:rPr>
          <w:rFonts w:cs="Arial"/>
        </w:rPr>
      </w:pPr>
    </w:p>
    <w:p w14:paraId="749C04E9" w14:textId="6936B700" w:rsidR="002C257E" w:rsidRPr="006F2C97" w:rsidRDefault="002C257E" w:rsidP="002C257E">
      <w:pPr>
        <w:rPr>
          <w:rFonts w:cs="Arial"/>
          <w:sz w:val="22"/>
          <w:szCs w:val="22"/>
        </w:rPr>
      </w:pPr>
      <w:r w:rsidRPr="006F2C97">
        <w:rPr>
          <w:rFonts w:cs="Arial"/>
          <w:sz w:val="22"/>
          <w:szCs w:val="22"/>
        </w:rPr>
        <w:t>__________________________________________</w:t>
      </w:r>
    </w:p>
    <w:p w14:paraId="2075612C" w14:textId="0567DD62" w:rsidR="002C257E" w:rsidRDefault="002C257E" w:rsidP="002C257E">
      <w:pPr>
        <w:rPr>
          <w:rFonts w:cs="Arial"/>
        </w:rPr>
      </w:pPr>
    </w:p>
    <w:p w14:paraId="7CA4A422" w14:textId="77777777" w:rsidR="006F2C97" w:rsidRDefault="006F2C97" w:rsidP="002C257E">
      <w:pPr>
        <w:rPr>
          <w:rFonts w:cs="Arial"/>
        </w:rPr>
      </w:pPr>
    </w:p>
    <w:p w14:paraId="521D98A5" w14:textId="16B79C9D" w:rsidR="00E712A0" w:rsidRPr="00367684" w:rsidRDefault="00E712A0" w:rsidP="002C257E">
      <w:pPr>
        <w:rPr>
          <w:rFonts w:cs="Arial"/>
        </w:rPr>
      </w:pPr>
    </w:p>
    <w:p w14:paraId="5475CC9B" w14:textId="52B7027F" w:rsidR="002C257E" w:rsidRPr="006F2C97" w:rsidRDefault="006F2C97" w:rsidP="006F2C97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sz w:val="22"/>
          <w:szCs w:val="22"/>
          <w:lang w:val="it-IT"/>
        </w:rPr>
      </w:pPr>
      <w:r>
        <w:rPr>
          <w:sz w:val="22"/>
          <w:szCs w:val="22"/>
        </w:rPr>
        <w:t xml:space="preserve"> </w:t>
      </w:r>
      <w:r w:rsidR="002C257E" w:rsidRPr="006F2C97">
        <w:rPr>
          <w:sz w:val="22"/>
          <w:szCs w:val="22"/>
        </w:rPr>
        <w:t xml:space="preserve">Bitte senden </w:t>
      </w:r>
      <w:r w:rsidR="00385125" w:rsidRPr="006F2C97">
        <w:rPr>
          <w:sz w:val="22"/>
          <w:szCs w:val="22"/>
        </w:rPr>
        <w:t>S</w:t>
      </w:r>
      <w:r w:rsidR="002C257E" w:rsidRPr="006F2C97">
        <w:rPr>
          <w:sz w:val="22"/>
          <w:szCs w:val="22"/>
        </w:rPr>
        <w:t xml:space="preserve">ie die Anmeldung </w:t>
      </w:r>
      <w:r w:rsidRPr="006F2C97">
        <w:rPr>
          <w:b/>
          <w:sz w:val="22"/>
          <w:szCs w:val="22"/>
        </w:rPr>
        <w:t>bis</w:t>
      </w:r>
      <w:r w:rsidR="002C257E" w:rsidRPr="006F2C97">
        <w:rPr>
          <w:b/>
          <w:sz w:val="22"/>
          <w:szCs w:val="22"/>
        </w:rPr>
        <w:t xml:space="preserve"> </w:t>
      </w:r>
      <w:r w:rsidR="005F5CA1" w:rsidRPr="006F2C97">
        <w:rPr>
          <w:b/>
          <w:sz w:val="22"/>
          <w:szCs w:val="22"/>
        </w:rPr>
        <w:t xml:space="preserve">31. </w:t>
      </w:r>
      <w:r w:rsidR="005F5CA1" w:rsidRPr="006F2C97">
        <w:rPr>
          <w:b/>
          <w:sz w:val="22"/>
          <w:szCs w:val="22"/>
          <w:lang w:val="it-IT"/>
        </w:rPr>
        <w:t>Mai</w:t>
      </w:r>
      <w:r w:rsidR="002C257E" w:rsidRPr="006F2C97">
        <w:rPr>
          <w:sz w:val="22"/>
          <w:szCs w:val="22"/>
          <w:lang w:val="it-IT"/>
        </w:rPr>
        <w:t xml:space="preserve"> </w:t>
      </w:r>
      <w:r w:rsidR="00992EC7" w:rsidRPr="006F2C97">
        <w:rPr>
          <w:b/>
          <w:sz w:val="22"/>
          <w:szCs w:val="22"/>
          <w:lang w:val="it-IT"/>
        </w:rPr>
        <w:t>2019</w:t>
      </w:r>
      <w:r w:rsidR="00992EC7" w:rsidRPr="006F2C97">
        <w:rPr>
          <w:sz w:val="22"/>
          <w:szCs w:val="22"/>
          <w:lang w:val="it-IT"/>
        </w:rPr>
        <w:t xml:space="preserve"> per </w:t>
      </w:r>
      <w:r w:rsidR="000E629E" w:rsidRPr="006F2C97">
        <w:rPr>
          <w:sz w:val="22"/>
          <w:szCs w:val="22"/>
          <w:lang w:val="it-IT"/>
        </w:rPr>
        <w:t>E-</w:t>
      </w:r>
      <w:r w:rsidR="00992EC7" w:rsidRPr="006F2C97">
        <w:rPr>
          <w:sz w:val="22"/>
          <w:szCs w:val="22"/>
          <w:lang w:val="it-IT"/>
        </w:rPr>
        <w:t xml:space="preserve">Mail </w:t>
      </w:r>
      <w:r w:rsidR="002C257E" w:rsidRPr="006F2C97">
        <w:rPr>
          <w:sz w:val="22"/>
          <w:szCs w:val="22"/>
          <w:lang w:val="it-IT"/>
        </w:rPr>
        <w:t>an:</w:t>
      </w:r>
    </w:p>
    <w:p w14:paraId="463727E8" w14:textId="77777777" w:rsidR="002C257E" w:rsidRPr="006F2C97" w:rsidRDefault="002C257E" w:rsidP="006F2C97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rFonts w:cs="Arial"/>
          <w:b/>
          <w:sz w:val="12"/>
          <w:szCs w:val="12"/>
          <w:lang w:val="it-IT"/>
        </w:rPr>
      </w:pPr>
    </w:p>
    <w:p w14:paraId="7DCDE8BC" w14:textId="63EE942A" w:rsidR="002C257E" w:rsidRPr="006F2C97" w:rsidRDefault="006F2C97" w:rsidP="006F2C97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rFonts w:cs="Arial"/>
          <w:color w:val="0033CC"/>
          <w:sz w:val="22"/>
          <w:szCs w:val="22"/>
          <w:lang w:val="it-IT"/>
        </w:rPr>
      </w:pPr>
      <w:r w:rsidRPr="006F2C97">
        <w:rPr>
          <w:rStyle w:val="Hyperlink"/>
          <w:rFonts w:cs="Arial"/>
          <w:color w:val="0000FF"/>
          <w:sz w:val="22"/>
          <w:szCs w:val="22"/>
          <w:u w:val="none"/>
          <w:lang w:val="it-IT"/>
        </w:rPr>
        <w:t xml:space="preserve"> </w:t>
      </w:r>
      <w:hyperlink r:id="rId5" w:history="1">
        <w:r w:rsidRPr="006F2C97">
          <w:rPr>
            <w:rStyle w:val="Hyperlink"/>
            <w:rFonts w:cs="Arial"/>
            <w:color w:val="0033CC"/>
            <w:sz w:val="22"/>
            <w:szCs w:val="22"/>
            <w:lang w:val="it-IT"/>
          </w:rPr>
          <w:t>Katharina.Froner@schule.suedtirol.it</w:t>
        </w:r>
      </w:hyperlink>
    </w:p>
    <w:p w14:paraId="5F666609" w14:textId="4061D2AF" w:rsidR="005F5CA1" w:rsidRPr="006F2C97" w:rsidRDefault="005F5CA1" w:rsidP="006F2C97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rFonts w:cs="Arial"/>
          <w:sz w:val="12"/>
          <w:szCs w:val="12"/>
          <w:lang w:val="it-IT"/>
        </w:rPr>
      </w:pPr>
    </w:p>
    <w:p w14:paraId="76655D47" w14:textId="77777777" w:rsidR="001368D9" w:rsidRPr="00BF3023" w:rsidRDefault="001368D9" w:rsidP="00E712A0">
      <w:pPr>
        <w:rPr>
          <w:lang w:val="it-IT"/>
        </w:rPr>
      </w:pPr>
    </w:p>
    <w:sectPr w:rsidR="001368D9" w:rsidRPr="00BF3023" w:rsidSect="006F2C97">
      <w:pgSz w:w="11906" w:h="16838"/>
      <w:pgMar w:top="851" w:right="1418" w:bottom="28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57E"/>
    <w:rsid w:val="000A3EA1"/>
    <w:rsid w:val="000E629E"/>
    <w:rsid w:val="001368D9"/>
    <w:rsid w:val="001B12B5"/>
    <w:rsid w:val="0022482D"/>
    <w:rsid w:val="002C257E"/>
    <w:rsid w:val="00385125"/>
    <w:rsid w:val="00497C71"/>
    <w:rsid w:val="0055048F"/>
    <w:rsid w:val="005F5CA1"/>
    <w:rsid w:val="006B494B"/>
    <w:rsid w:val="006F2C97"/>
    <w:rsid w:val="008A1928"/>
    <w:rsid w:val="00992EC7"/>
    <w:rsid w:val="0099650F"/>
    <w:rsid w:val="00A90318"/>
    <w:rsid w:val="00B25998"/>
    <w:rsid w:val="00BE6E4A"/>
    <w:rsid w:val="00BF3023"/>
    <w:rsid w:val="00C573A0"/>
    <w:rsid w:val="00C63541"/>
    <w:rsid w:val="00CA2D82"/>
    <w:rsid w:val="00D93FDA"/>
    <w:rsid w:val="00E712A0"/>
    <w:rsid w:val="00EC7B90"/>
    <w:rsid w:val="00EE37EB"/>
    <w:rsid w:val="00F3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28A99B"/>
  <w15:chartTrackingRefBased/>
  <w15:docId w15:val="{41803C8F-4E26-42C6-8291-F86682834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2C257E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C25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E712A0"/>
    <w:rPr>
      <w:rFonts w:ascii="Tahoma" w:hAnsi="Tahoma" w:cs="Tahoma"/>
      <w:sz w:val="16"/>
      <w:szCs w:val="16"/>
    </w:rPr>
  </w:style>
  <w:style w:type="character" w:styleId="Hyperlink">
    <w:name w:val="Hyperlink"/>
    <w:rsid w:val="005F5CA1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5F5CA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Katharina.Froner@schule.suedtirol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15B2E-0152-49F6-9592-4EF869DA9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EEE8C363</Template>
  <TotalTime>0</TotalTime>
  <Pages>1</Pages>
  <Words>90</Words>
  <Characters>917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</vt:lpstr>
    </vt:vector>
  </TitlesOfParts>
  <Company>prov.bz</Company>
  <LinksUpToDate>false</LinksUpToDate>
  <CharactersWithSpaces>1005</CharactersWithSpaces>
  <SharedDoc>false</SharedDoc>
  <HLinks>
    <vt:vector size="6" baseType="variant">
      <vt:variant>
        <vt:i4>7274591</vt:i4>
      </vt:variant>
      <vt:variant>
        <vt:i4>0</vt:i4>
      </vt:variant>
      <vt:variant>
        <vt:i4>0</vt:i4>
      </vt:variant>
      <vt:variant>
        <vt:i4>5</vt:i4>
      </vt:variant>
      <vt:variant>
        <vt:lpwstr>mailto:katharina.froner@provinz.bz.it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</dc:title>
  <dc:subject/>
  <dc:creator>Helene Dorner</dc:creator>
  <cp:keywords/>
  <dc:description/>
  <cp:lastModifiedBy>Egger, Renate</cp:lastModifiedBy>
  <cp:revision>2</cp:revision>
  <dcterms:created xsi:type="dcterms:W3CDTF">2019-04-23T09:02:00Z</dcterms:created>
  <dcterms:modified xsi:type="dcterms:W3CDTF">2019-04-23T09:02:00Z</dcterms:modified>
</cp:coreProperties>
</file>